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619" w:rsidRDefault="00880619" w:rsidP="00BD47F8">
      <w:pPr>
        <w:pStyle w:val="Title"/>
        <w:rPr>
          <w:b/>
          <w:sz w:val="24"/>
          <w:lang w:val="en-US"/>
        </w:rPr>
      </w:pPr>
      <w:r w:rsidRPr="00FC7861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55 Герб cdr" style="width:30pt;height:43.5pt;visibility:visible">
            <v:imagedata r:id="rId5" o:title=""/>
          </v:shape>
        </w:pict>
      </w:r>
    </w:p>
    <w:p w:rsidR="00880619" w:rsidRPr="00676130" w:rsidRDefault="00880619" w:rsidP="00BD47F8">
      <w:pPr>
        <w:pStyle w:val="Title"/>
        <w:rPr>
          <w:b/>
          <w:sz w:val="24"/>
        </w:rPr>
      </w:pPr>
    </w:p>
    <w:p w:rsidR="00880619" w:rsidRPr="00676130" w:rsidRDefault="00880619" w:rsidP="00BD47F8">
      <w:pPr>
        <w:pStyle w:val="Title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880619" w:rsidRPr="00676130" w:rsidRDefault="00880619" w:rsidP="00BD47F8">
      <w:pPr>
        <w:pStyle w:val="Title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880619" w:rsidRPr="00B756DB" w:rsidRDefault="00880619" w:rsidP="00BD47F8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двадцять четверта</w:t>
      </w:r>
      <w:r w:rsidRPr="003369CE">
        <w:rPr>
          <w:b/>
          <w:sz w:val="28"/>
          <w:szCs w:val="28"/>
          <w:lang w:val="uk-UA"/>
        </w:rPr>
        <w:t xml:space="preserve"> сесія</w:t>
      </w:r>
      <w:r w:rsidRPr="00B756D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сьомого</w:t>
      </w:r>
      <w:r w:rsidRPr="00B756DB">
        <w:rPr>
          <w:b/>
          <w:sz w:val="28"/>
          <w:szCs w:val="28"/>
          <w:lang w:val="uk-UA"/>
        </w:rPr>
        <w:t xml:space="preserve"> скликання)</w:t>
      </w:r>
    </w:p>
    <w:p w:rsidR="00880619" w:rsidRPr="00676130" w:rsidRDefault="00880619" w:rsidP="00BD47F8">
      <w:pPr>
        <w:pStyle w:val="Heading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>Р І Ш Е Н Н Я</w:t>
      </w:r>
    </w:p>
    <w:p w:rsidR="00880619" w:rsidRPr="0035285E" w:rsidRDefault="00880619" w:rsidP="00BD47F8">
      <w:pPr>
        <w:pStyle w:val="Title"/>
        <w:tabs>
          <w:tab w:val="left" w:pos="6510"/>
        </w:tabs>
        <w:jc w:val="left"/>
        <w:rPr>
          <w:bCs/>
          <w:szCs w:val="28"/>
        </w:rPr>
      </w:pPr>
      <w:r>
        <w:rPr>
          <w:bCs/>
          <w:szCs w:val="28"/>
          <w:lang w:val="ru-RU"/>
        </w:rPr>
        <w:t>12 жовтня</w:t>
      </w:r>
      <w:r w:rsidRPr="00236F11">
        <w:rPr>
          <w:bCs/>
          <w:szCs w:val="28"/>
        </w:rPr>
        <w:t xml:space="preserve"> 201</w:t>
      </w:r>
      <w:r>
        <w:rPr>
          <w:bCs/>
          <w:szCs w:val="28"/>
        </w:rPr>
        <w:t xml:space="preserve">7 </w:t>
      </w:r>
      <w:r w:rsidRPr="00236F11">
        <w:rPr>
          <w:bCs/>
          <w:szCs w:val="28"/>
        </w:rPr>
        <w:t>року</w:t>
      </w:r>
    </w:p>
    <w:p w:rsidR="00880619" w:rsidRDefault="00880619" w:rsidP="00BD47F8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880619" w:rsidRDefault="00880619" w:rsidP="00BD47F8">
      <w:pPr>
        <w:rPr>
          <w:b/>
          <w:sz w:val="28"/>
          <w:szCs w:val="28"/>
          <w:lang w:val="uk-UA"/>
        </w:rPr>
      </w:pPr>
      <w:r w:rsidRPr="00777CA5">
        <w:rPr>
          <w:b/>
          <w:sz w:val="28"/>
          <w:szCs w:val="28"/>
          <w:lang w:val="uk-UA"/>
        </w:rPr>
        <w:t>Про</w:t>
      </w:r>
      <w:r>
        <w:rPr>
          <w:b/>
          <w:sz w:val="28"/>
          <w:szCs w:val="28"/>
          <w:lang w:val="uk-UA"/>
        </w:rPr>
        <w:t xml:space="preserve"> </w:t>
      </w:r>
      <w:r w:rsidRPr="00F04B01">
        <w:rPr>
          <w:b/>
          <w:sz w:val="28"/>
          <w:szCs w:val="28"/>
          <w:lang w:val="uk-UA"/>
        </w:rPr>
        <w:t xml:space="preserve">впорядкування адресного </w:t>
      </w:r>
    </w:p>
    <w:p w:rsidR="00880619" w:rsidRDefault="00880619" w:rsidP="00BD47F8">
      <w:pPr>
        <w:rPr>
          <w:rStyle w:val="Strong"/>
          <w:b w:val="0"/>
          <w:szCs w:val="28"/>
        </w:rPr>
      </w:pPr>
      <w:r w:rsidRPr="00F04B01">
        <w:rPr>
          <w:b/>
          <w:sz w:val="28"/>
          <w:szCs w:val="28"/>
          <w:lang w:val="uk-UA"/>
        </w:rPr>
        <w:t>господарства</w:t>
      </w:r>
      <w:r>
        <w:rPr>
          <w:b/>
          <w:sz w:val="28"/>
          <w:szCs w:val="28"/>
          <w:lang w:val="uk-UA"/>
        </w:rPr>
        <w:t xml:space="preserve"> м. Лубни</w:t>
      </w:r>
    </w:p>
    <w:p w:rsidR="00880619" w:rsidRDefault="00880619" w:rsidP="00BD47F8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880619" w:rsidRPr="00DC2DDF" w:rsidRDefault="00880619" w:rsidP="00BD47F8">
      <w:pPr>
        <w:ind w:firstLine="85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із розбудовою нового житлового кварталу відповідно до проекту «Детального плану території колишнього кар’єру по вул.  П. Осипенко в м. Лубни Полтавської області з метою розміщення індивідуальної житлової забудови», враховуючи рекомендації </w:t>
      </w:r>
      <w:r w:rsidRPr="001627CA">
        <w:rPr>
          <w:sz w:val="28"/>
          <w:lang w:val="uk-UA"/>
        </w:rPr>
        <w:t>комісії з питань найменування та перейменування елементів міського середовища та інфраструктури, увічнення пам’яті осіб та подій</w:t>
      </w:r>
      <w:r>
        <w:rPr>
          <w:sz w:val="28"/>
          <w:lang w:val="uk-UA"/>
        </w:rPr>
        <w:t>,</w:t>
      </w:r>
      <w:r w:rsidRPr="001627CA">
        <w:rPr>
          <w:sz w:val="32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метою впорядкування адресного господарства міста, керуючись ст. 25 Закону України «Про місцеве самоврядування в Україні»</w:t>
      </w:r>
      <w:r>
        <w:rPr>
          <w:color w:val="000000"/>
          <w:sz w:val="28"/>
          <w:szCs w:val="28"/>
          <w:lang w:val="uk-UA"/>
        </w:rPr>
        <w:t xml:space="preserve">,  </w:t>
      </w:r>
      <w:r w:rsidRPr="0035285E">
        <w:rPr>
          <w:color w:val="000000"/>
          <w:sz w:val="28"/>
          <w:szCs w:val="28"/>
          <w:lang w:val="uk-UA"/>
        </w:rPr>
        <w:t xml:space="preserve"> </w:t>
      </w:r>
    </w:p>
    <w:p w:rsidR="00880619" w:rsidRDefault="00880619" w:rsidP="00BD47F8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880619" w:rsidRDefault="00880619" w:rsidP="00BD47F8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  <w:r w:rsidRPr="00B756DB">
        <w:rPr>
          <w:b/>
          <w:bCs/>
          <w:color w:val="000000"/>
          <w:sz w:val="28"/>
          <w:szCs w:val="28"/>
          <w:lang w:val="uk-UA"/>
        </w:rPr>
        <w:t>міська рада</w:t>
      </w:r>
      <w:r>
        <w:rPr>
          <w:b/>
          <w:bCs/>
          <w:color w:val="000000"/>
          <w:sz w:val="28"/>
          <w:szCs w:val="28"/>
          <w:lang w:val="uk-UA"/>
        </w:rPr>
        <w:t xml:space="preserve">  вирішил</w:t>
      </w:r>
      <w:r w:rsidRPr="00B756DB">
        <w:rPr>
          <w:b/>
          <w:bCs/>
          <w:color w:val="000000"/>
          <w:sz w:val="28"/>
          <w:szCs w:val="28"/>
          <w:lang w:val="uk-UA"/>
        </w:rPr>
        <w:t>а :</w:t>
      </w:r>
    </w:p>
    <w:p w:rsidR="00880619" w:rsidRPr="00DC2DDF" w:rsidRDefault="00880619" w:rsidP="00BD47F8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880619" w:rsidRPr="00882049" w:rsidRDefault="00880619" w:rsidP="00BD47F8">
      <w:pPr>
        <w:pStyle w:val="ListParagraph"/>
        <w:numPr>
          <w:ilvl w:val="0"/>
          <w:numId w:val="3"/>
        </w:numPr>
        <w:tabs>
          <w:tab w:val="left" w:pos="1418"/>
        </w:tabs>
        <w:ind w:left="0" w:firstLine="851"/>
        <w:jc w:val="both"/>
        <w:rPr>
          <w:rFonts w:ascii="Verdana" w:hAnsi="Verdana"/>
          <w:b/>
          <w:bCs/>
          <w:szCs w:val="28"/>
          <w:lang w:val="uk-UA"/>
        </w:rPr>
      </w:pPr>
      <w:r>
        <w:rPr>
          <w:sz w:val="28"/>
          <w:szCs w:val="28"/>
          <w:lang w:val="uk-UA"/>
        </w:rPr>
        <w:t>Затвердити назви нових об’єктів топоніміки :</w:t>
      </w:r>
    </w:p>
    <w:p w:rsidR="00880619" w:rsidRDefault="00880619" w:rsidP="00BD47F8">
      <w:pPr>
        <w:pStyle w:val="ListParagraph"/>
        <w:numPr>
          <w:ilvl w:val="0"/>
          <w:numId w:val="5"/>
        </w:numPr>
        <w:tabs>
          <w:tab w:val="left" w:pos="1418"/>
        </w:tabs>
        <w:ind w:hanging="513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вулиця</w:t>
      </w:r>
      <w:r>
        <w:rPr>
          <w:sz w:val="28"/>
          <w:szCs w:val="28"/>
          <w:lang w:val="uk-UA"/>
        </w:rPr>
        <w:t xml:space="preserve">  академіка Андрія Ромоданова;</w:t>
      </w:r>
    </w:p>
    <w:p w:rsidR="00880619" w:rsidRDefault="00880619" w:rsidP="00BD47F8">
      <w:pPr>
        <w:pStyle w:val="ListParagraph"/>
        <w:numPr>
          <w:ilvl w:val="0"/>
          <w:numId w:val="5"/>
        </w:numPr>
        <w:tabs>
          <w:tab w:val="left" w:pos="1418"/>
        </w:tabs>
        <w:ind w:hanging="513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вулиця</w:t>
      </w:r>
      <w:r>
        <w:rPr>
          <w:sz w:val="28"/>
          <w:szCs w:val="28"/>
          <w:lang w:val="uk-UA"/>
        </w:rPr>
        <w:t xml:space="preserve">  Віри Роїк;</w:t>
      </w:r>
    </w:p>
    <w:p w:rsidR="00880619" w:rsidRPr="0087484D" w:rsidRDefault="00880619" w:rsidP="00BD47F8">
      <w:pPr>
        <w:pStyle w:val="ListParagraph"/>
        <w:numPr>
          <w:ilvl w:val="0"/>
          <w:numId w:val="5"/>
        </w:numPr>
        <w:tabs>
          <w:tab w:val="left" w:pos="1418"/>
        </w:tabs>
        <w:ind w:hanging="513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вулиця</w:t>
      </w:r>
      <w:r>
        <w:rPr>
          <w:sz w:val="28"/>
          <w:szCs w:val="28"/>
          <w:lang w:val="uk-UA"/>
        </w:rPr>
        <w:t xml:space="preserve">  Олексія Бутовського;</w:t>
      </w:r>
    </w:p>
    <w:p w:rsidR="00880619" w:rsidRDefault="00880619" w:rsidP="00BD47F8">
      <w:pPr>
        <w:pStyle w:val="ListParagraph"/>
        <w:numPr>
          <w:ilvl w:val="0"/>
          <w:numId w:val="5"/>
        </w:numPr>
        <w:tabs>
          <w:tab w:val="left" w:pos="1418"/>
        </w:tabs>
        <w:ind w:hanging="51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провулок академіка Андрія Ромоданова.</w:t>
      </w:r>
    </w:p>
    <w:p w:rsidR="00880619" w:rsidRDefault="00880619" w:rsidP="00BD47F8">
      <w:pPr>
        <w:pStyle w:val="ListParagraph"/>
        <w:tabs>
          <w:tab w:val="left" w:pos="1240"/>
          <w:tab w:val="left" w:pos="1418"/>
        </w:tabs>
        <w:spacing w:before="240" w:after="240"/>
        <w:ind w:left="851"/>
        <w:jc w:val="both"/>
        <w:rPr>
          <w:sz w:val="28"/>
          <w:szCs w:val="28"/>
          <w:lang w:val="uk-UA"/>
        </w:rPr>
      </w:pPr>
    </w:p>
    <w:p w:rsidR="00880619" w:rsidRDefault="00880619" w:rsidP="00BD47F8">
      <w:pPr>
        <w:pStyle w:val="ListParagraph"/>
        <w:numPr>
          <w:ilvl w:val="0"/>
          <w:numId w:val="3"/>
        </w:numPr>
        <w:tabs>
          <w:tab w:val="left" w:pos="1240"/>
          <w:tab w:val="left" w:pos="1418"/>
        </w:tabs>
        <w:spacing w:before="240" w:after="24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містобудування та архітектури виконавчого комітету Лубенської міської ради (начальник А.Г. Шмонденко) направити це рішення до Полтавської філії ДП «Національні інформаційні системи» для внесення змін в словник вулиць та словник іменованих об’єктів Державного реєстру речових прав на нерухоме майно.</w:t>
      </w:r>
    </w:p>
    <w:p w:rsidR="00880619" w:rsidRDefault="00880619" w:rsidP="00BD47F8">
      <w:pPr>
        <w:pStyle w:val="ListParagraph"/>
        <w:tabs>
          <w:tab w:val="left" w:pos="1240"/>
          <w:tab w:val="left" w:pos="1418"/>
        </w:tabs>
        <w:spacing w:before="240" w:after="240"/>
        <w:ind w:left="851"/>
        <w:jc w:val="both"/>
        <w:rPr>
          <w:sz w:val="28"/>
          <w:szCs w:val="28"/>
          <w:lang w:val="uk-UA"/>
        </w:rPr>
      </w:pPr>
    </w:p>
    <w:p w:rsidR="00880619" w:rsidRPr="005344B5" w:rsidRDefault="00880619" w:rsidP="00BD47F8">
      <w:pPr>
        <w:pStyle w:val="ListParagraph"/>
        <w:numPr>
          <w:ilvl w:val="0"/>
          <w:numId w:val="3"/>
        </w:numPr>
        <w:tabs>
          <w:tab w:val="left" w:pos="1240"/>
          <w:tab w:val="left" w:pos="1418"/>
        </w:tabs>
        <w:spacing w:before="240" w:after="240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рішення  покласти  на заступника міського голови Діденка О.Г. </w:t>
      </w:r>
      <w:r>
        <w:rPr>
          <w:bCs/>
          <w:sz w:val="28"/>
          <w:lang w:val="uk-UA"/>
        </w:rPr>
        <w:t>та</w:t>
      </w:r>
      <w:r>
        <w:rPr>
          <w:sz w:val="28"/>
          <w:szCs w:val="28"/>
          <w:lang w:val="uk-UA"/>
        </w:rPr>
        <w:t xml:space="preserve"> постійну депутатську комісію з питань </w:t>
      </w:r>
      <w:r>
        <w:rPr>
          <w:b/>
          <w:bCs/>
          <w:sz w:val="28"/>
          <w:lang w:val="uk-UA"/>
        </w:rPr>
        <w:t xml:space="preserve"> </w:t>
      </w:r>
      <w:r w:rsidRPr="006377EF">
        <w:rPr>
          <w:bCs/>
          <w:sz w:val="28"/>
          <w:lang w:val="uk-UA"/>
        </w:rPr>
        <w:t>землекористування, архітектури та будівництва</w:t>
      </w:r>
      <w:r>
        <w:rPr>
          <w:bCs/>
          <w:sz w:val="28"/>
          <w:lang w:val="uk-UA"/>
        </w:rPr>
        <w:t>.</w:t>
      </w:r>
    </w:p>
    <w:p w:rsidR="00880619" w:rsidRDefault="00880619" w:rsidP="00BD47F8">
      <w:pPr>
        <w:pStyle w:val="ListParagraph"/>
        <w:tabs>
          <w:tab w:val="left" w:pos="1240"/>
        </w:tabs>
        <w:spacing w:before="240"/>
        <w:ind w:left="795"/>
        <w:jc w:val="both"/>
        <w:rPr>
          <w:sz w:val="28"/>
          <w:szCs w:val="28"/>
          <w:lang w:val="uk-UA"/>
        </w:rPr>
      </w:pPr>
    </w:p>
    <w:p w:rsidR="00880619" w:rsidRPr="009B5115" w:rsidRDefault="00880619" w:rsidP="00BD47F8">
      <w:pPr>
        <w:pStyle w:val="ListParagraph"/>
        <w:tabs>
          <w:tab w:val="left" w:pos="1240"/>
        </w:tabs>
        <w:spacing w:before="240"/>
        <w:ind w:left="795"/>
        <w:jc w:val="both"/>
        <w:rPr>
          <w:b/>
          <w:sz w:val="28"/>
          <w:szCs w:val="28"/>
          <w:lang w:val="uk-UA"/>
        </w:rPr>
      </w:pPr>
    </w:p>
    <w:p w:rsidR="00880619" w:rsidRPr="009B5115" w:rsidRDefault="00880619" w:rsidP="00BD47F8">
      <w:pPr>
        <w:pStyle w:val="ListParagraph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880619" w:rsidRPr="009B5115" w:rsidRDefault="00880619" w:rsidP="00BD47F8">
      <w:pPr>
        <w:pStyle w:val="ListParagraph"/>
        <w:tabs>
          <w:tab w:val="left" w:pos="1240"/>
        </w:tabs>
        <w:ind w:left="0"/>
        <w:jc w:val="both"/>
        <w:rPr>
          <w:b/>
          <w:sz w:val="28"/>
          <w:szCs w:val="28"/>
          <w:lang w:val="uk-UA"/>
        </w:rPr>
      </w:pPr>
      <w:r w:rsidRPr="009B5115">
        <w:rPr>
          <w:b/>
          <w:sz w:val="28"/>
          <w:szCs w:val="28"/>
          <w:lang w:val="uk-UA"/>
        </w:rPr>
        <w:t xml:space="preserve">Міський голова                          </w:t>
      </w:r>
      <w:r>
        <w:rPr>
          <w:b/>
          <w:sz w:val="28"/>
          <w:szCs w:val="28"/>
          <w:lang w:val="uk-UA"/>
        </w:rPr>
        <w:t xml:space="preserve">                   </w:t>
      </w:r>
      <w:r w:rsidRPr="009B5115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    </w:t>
      </w:r>
      <w:r w:rsidRPr="009B5115">
        <w:rPr>
          <w:b/>
          <w:sz w:val="28"/>
          <w:szCs w:val="28"/>
          <w:lang w:val="uk-UA"/>
        </w:rPr>
        <w:t xml:space="preserve">                 О.П. Грицаєнко</w:t>
      </w:r>
    </w:p>
    <w:p w:rsidR="00880619" w:rsidRDefault="00880619" w:rsidP="00BD47F8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880619" w:rsidRDefault="00880619" w:rsidP="00BD47F8">
      <w:pPr>
        <w:pStyle w:val="Title"/>
        <w:tabs>
          <w:tab w:val="left" w:pos="6510"/>
        </w:tabs>
        <w:rPr>
          <w:b/>
          <w:color w:val="000000"/>
        </w:rPr>
      </w:pPr>
      <w:r>
        <w:rPr>
          <w:b/>
          <w:szCs w:val="28"/>
        </w:rPr>
        <w:br w:type="page"/>
      </w:r>
    </w:p>
    <w:sectPr w:rsidR="00880619" w:rsidSect="00B5023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3246E0C"/>
    <w:multiLevelType w:val="hybridMultilevel"/>
    <w:tmpl w:val="5506521C"/>
    <w:lvl w:ilvl="0" w:tplc="A8DC7FF4">
      <w:start w:val="10"/>
      <w:numFmt w:val="bullet"/>
      <w:lvlText w:val="-"/>
      <w:lvlJc w:val="left"/>
      <w:pPr>
        <w:ind w:left="1931" w:hanging="360"/>
      </w:pPr>
      <w:rPr>
        <w:rFonts w:ascii="Verdana" w:eastAsia="Times New Roman" w:hAnsi="Verdana" w:hint="default"/>
      </w:rPr>
    </w:lvl>
    <w:lvl w:ilvl="1" w:tplc="0422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>
    <w:nsid w:val="48070589"/>
    <w:multiLevelType w:val="hybridMultilevel"/>
    <w:tmpl w:val="09045534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5E9131BF"/>
    <w:multiLevelType w:val="hybridMultilevel"/>
    <w:tmpl w:val="61661B60"/>
    <w:lvl w:ilvl="0" w:tplc="7A4AC6D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2B75BD1"/>
    <w:multiLevelType w:val="hybridMultilevel"/>
    <w:tmpl w:val="FF24B7E4"/>
    <w:lvl w:ilvl="0" w:tplc="42E000B8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3D0F"/>
    <w:rsid w:val="00005B72"/>
    <w:rsid w:val="00016E91"/>
    <w:rsid w:val="000270A9"/>
    <w:rsid w:val="00033D1C"/>
    <w:rsid w:val="00054698"/>
    <w:rsid w:val="00061699"/>
    <w:rsid w:val="000674F9"/>
    <w:rsid w:val="000724CA"/>
    <w:rsid w:val="0009183E"/>
    <w:rsid w:val="000A35DE"/>
    <w:rsid w:val="000E388B"/>
    <w:rsid w:val="000E640F"/>
    <w:rsid w:val="000F0198"/>
    <w:rsid w:val="000F4E5D"/>
    <w:rsid w:val="000F791A"/>
    <w:rsid w:val="00115D6F"/>
    <w:rsid w:val="00137D51"/>
    <w:rsid w:val="0014477D"/>
    <w:rsid w:val="001627CA"/>
    <w:rsid w:val="00163C38"/>
    <w:rsid w:val="00192D3D"/>
    <w:rsid w:val="001B2496"/>
    <w:rsid w:val="001B2B03"/>
    <w:rsid w:val="001C7765"/>
    <w:rsid w:val="001F1607"/>
    <w:rsid w:val="001F2980"/>
    <w:rsid w:val="001F3397"/>
    <w:rsid w:val="001F3F0C"/>
    <w:rsid w:val="00204778"/>
    <w:rsid w:val="00204F75"/>
    <w:rsid w:val="002140A6"/>
    <w:rsid w:val="00216449"/>
    <w:rsid w:val="00236F11"/>
    <w:rsid w:val="00267236"/>
    <w:rsid w:val="00315EFC"/>
    <w:rsid w:val="003369CE"/>
    <w:rsid w:val="0035285E"/>
    <w:rsid w:val="0037038C"/>
    <w:rsid w:val="003911CF"/>
    <w:rsid w:val="003B30F4"/>
    <w:rsid w:val="003D1EE7"/>
    <w:rsid w:val="003E091B"/>
    <w:rsid w:val="00410EA3"/>
    <w:rsid w:val="00414EDC"/>
    <w:rsid w:val="00425135"/>
    <w:rsid w:val="00425B46"/>
    <w:rsid w:val="004338C6"/>
    <w:rsid w:val="0047041B"/>
    <w:rsid w:val="0048465B"/>
    <w:rsid w:val="004B51DB"/>
    <w:rsid w:val="004D3277"/>
    <w:rsid w:val="004D5B83"/>
    <w:rsid w:val="004F557E"/>
    <w:rsid w:val="004F7D87"/>
    <w:rsid w:val="00513D0F"/>
    <w:rsid w:val="00521731"/>
    <w:rsid w:val="00526EF2"/>
    <w:rsid w:val="005344B5"/>
    <w:rsid w:val="00536AC0"/>
    <w:rsid w:val="00561AE9"/>
    <w:rsid w:val="005720EF"/>
    <w:rsid w:val="005B693B"/>
    <w:rsid w:val="005D2829"/>
    <w:rsid w:val="005F20B6"/>
    <w:rsid w:val="005F2981"/>
    <w:rsid w:val="005F41D7"/>
    <w:rsid w:val="005F483B"/>
    <w:rsid w:val="00637088"/>
    <w:rsid w:val="006377EF"/>
    <w:rsid w:val="00646E62"/>
    <w:rsid w:val="00676130"/>
    <w:rsid w:val="006852BD"/>
    <w:rsid w:val="006B33CC"/>
    <w:rsid w:val="006C6D0C"/>
    <w:rsid w:val="006E214A"/>
    <w:rsid w:val="006E7A53"/>
    <w:rsid w:val="007122D9"/>
    <w:rsid w:val="00722203"/>
    <w:rsid w:val="0074497D"/>
    <w:rsid w:val="007645B8"/>
    <w:rsid w:val="00774C60"/>
    <w:rsid w:val="00777CA5"/>
    <w:rsid w:val="00787319"/>
    <w:rsid w:val="007A73F3"/>
    <w:rsid w:val="007D172D"/>
    <w:rsid w:val="007D5896"/>
    <w:rsid w:val="007D5A94"/>
    <w:rsid w:val="007E00AE"/>
    <w:rsid w:val="007E417E"/>
    <w:rsid w:val="00807F99"/>
    <w:rsid w:val="00825E28"/>
    <w:rsid w:val="0084665B"/>
    <w:rsid w:val="0087484D"/>
    <w:rsid w:val="00880619"/>
    <w:rsid w:val="00882049"/>
    <w:rsid w:val="008B2DB7"/>
    <w:rsid w:val="008D06E4"/>
    <w:rsid w:val="008F3007"/>
    <w:rsid w:val="008F6006"/>
    <w:rsid w:val="009032E6"/>
    <w:rsid w:val="00970AE6"/>
    <w:rsid w:val="0097356B"/>
    <w:rsid w:val="009755D5"/>
    <w:rsid w:val="00984F6B"/>
    <w:rsid w:val="009B5115"/>
    <w:rsid w:val="009C2269"/>
    <w:rsid w:val="009D0FD8"/>
    <w:rsid w:val="00A01561"/>
    <w:rsid w:val="00A01BA9"/>
    <w:rsid w:val="00A37317"/>
    <w:rsid w:val="00A42FAC"/>
    <w:rsid w:val="00AA329A"/>
    <w:rsid w:val="00AC39BD"/>
    <w:rsid w:val="00AD69C2"/>
    <w:rsid w:val="00B212E2"/>
    <w:rsid w:val="00B21480"/>
    <w:rsid w:val="00B26A96"/>
    <w:rsid w:val="00B401D9"/>
    <w:rsid w:val="00B50236"/>
    <w:rsid w:val="00B62C8E"/>
    <w:rsid w:val="00B756DB"/>
    <w:rsid w:val="00B96323"/>
    <w:rsid w:val="00B97E2D"/>
    <w:rsid w:val="00BD47F8"/>
    <w:rsid w:val="00C31319"/>
    <w:rsid w:val="00C6196F"/>
    <w:rsid w:val="00C92905"/>
    <w:rsid w:val="00C977EF"/>
    <w:rsid w:val="00CA07A2"/>
    <w:rsid w:val="00CA2446"/>
    <w:rsid w:val="00CB5083"/>
    <w:rsid w:val="00CD1869"/>
    <w:rsid w:val="00CE55D3"/>
    <w:rsid w:val="00D1065A"/>
    <w:rsid w:val="00D34CE3"/>
    <w:rsid w:val="00D507B4"/>
    <w:rsid w:val="00D7078E"/>
    <w:rsid w:val="00D82BDE"/>
    <w:rsid w:val="00D92298"/>
    <w:rsid w:val="00DA5C5B"/>
    <w:rsid w:val="00DC2DDF"/>
    <w:rsid w:val="00DC39F6"/>
    <w:rsid w:val="00DC4790"/>
    <w:rsid w:val="00DF7898"/>
    <w:rsid w:val="00E00917"/>
    <w:rsid w:val="00E71E1F"/>
    <w:rsid w:val="00E77E29"/>
    <w:rsid w:val="00E935C2"/>
    <w:rsid w:val="00EB5F49"/>
    <w:rsid w:val="00ED152E"/>
    <w:rsid w:val="00F04B01"/>
    <w:rsid w:val="00F12038"/>
    <w:rsid w:val="00F13770"/>
    <w:rsid w:val="00F523AB"/>
    <w:rsid w:val="00F535A2"/>
    <w:rsid w:val="00F8099B"/>
    <w:rsid w:val="00F93DED"/>
    <w:rsid w:val="00FC5185"/>
    <w:rsid w:val="00FC7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7F8"/>
    <w:rPr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DC2DDF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C2DDF"/>
    <w:rPr>
      <w:rFonts w:ascii="Arial" w:hAnsi="Arial" w:cs="Arial"/>
      <w:b/>
      <w:bCs/>
      <w:color w:val="000000"/>
      <w:sz w:val="230"/>
      <w:szCs w:val="230"/>
    </w:rPr>
  </w:style>
  <w:style w:type="paragraph" w:styleId="BalloonText">
    <w:name w:val="Balloon Text"/>
    <w:basedOn w:val="Normal"/>
    <w:link w:val="BalloonTextChar"/>
    <w:uiPriority w:val="99"/>
    <w:rsid w:val="00A01B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01B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25B46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DC2DDF"/>
    <w:pPr>
      <w:spacing w:after="150"/>
    </w:pPr>
  </w:style>
  <w:style w:type="character" w:styleId="Emphasis">
    <w:name w:val="Emphasis"/>
    <w:basedOn w:val="DefaultParagraphFont"/>
    <w:uiPriority w:val="99"/>
    <w:qFormat/>
    <w:rsid w:val="00DC2DDF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DC2DDF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DC2DDF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DC2DDF"/>
    <w:rPr>
      <w:rFonts w:cs="Times New Roman"/>
      <w:sz w:val="28"/>
      <w:lang w:val="uk-UA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DC2DDF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C2DD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C2DDF"/>
    <w:rPr>
      <w:rFonts w:cs="Times New Roman"/>
      <w:sz w:val="28"/>
      <w:lang w:val="uk-UA"/>
    </w:rPr>
  </w:style>
  <w:style w:type="paragraph" w:customStyle="1" w:styleId="1">
    <w:name w:val="Знак Знак Знак Знак Знак Знак Знак Знак Знак Знак Знак Знак Знак Знак Знак1 Знак"/>
    <w:basedOn w:val="Normal"/>
    <w:uiPriority w:val="99"/>
    <w:rsid w:val="006B33CC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1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385</TotalTime>
  <Pages>2</Pages>
  <Words>221</Words>
  <Characters>1261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RADA1</cp:lastModifiedBy>
  <cp:revision>9</cp:revision>
  <cp:lastPrinted>2017-10-17T07:01:00Z</cp:lastPrinted>
  <dcterms:created xsi:type="dcterms:W3CDTF">2017-09-26T11:58:00Z</dcterms:created>
  <dcterms:modified xsi:type="dcterms:W3CDTF">2017-10-17T07:02:00Z</dcterms:modified>
</cp:coreProperties>
</file>